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9C088" w14:textId="1C1BD384" w:rsidR="004D2639" w:rsidRDefault="004D2639" w:rsidP="004D263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REFERENČNO POTRDILO</w:t>
      </w:r>
      <w:r w:rsidR="001C77B7">
        <w:rPr>
          <w:rFonts w:asciiTheme="minorHAnsi" w:hAnsiTheme="minorHAnsi" w:cstheme="minorHAnsi"/>
          <w:sz w:val="32"/>
          <w:szCs w:val="24"/>
        </w:rPr>
        <w:t xml:space="preserve"> </w:t>
      </w:r>
      <w:r w:rsidR="00B13E77">
        <w:rPr>
          <w:rFonts w:asciiTheme="minorHAnsi" w:hAnsiTheme="minorHAnsi" w:cstheme="minorHAnsi"/>
          <w:sz w:val="32"/>
          <w:szCs w:val="24"/>
        </w:rPr>
        <w:t xml:space="preserve">ZA </w:t>
      </w:r>
      <w:r w:rsidR="00C132A0">
        <w:rPr>
          <w:rFonts w:asciiTheme="minorHAnsi" w:hAnsiTheme="minorHAnsi" w:cstheme="minorHAnsi"/>
          <w:sz w:val="32"/>
          <w:szCs w:val="24"/>
        </w:rPr>
        <w:t>USPOSOBLJENE STROKOVNJAKE</w:t>
      </w:r>
    </w:p>
    <w:p w14:paraId="20409512" w14:textId="73B59374" w:rsidR="00412283" w:rsidRDefault="00412283" w:rsidP="00412283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javn</w:t>
      </w:r>
      <w:r w:rsidR="005C2323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 xml:space="preserve"> naročil</w:t>
      </w:r>
      <w:r w:rsidR="005C2323">
        <w:rPr>
          <w:rFonts w:asciiTheme="minorHAnsi" w:hAnsiTheme="minorHAnsi" w:cstheme="minorHAnsi"/>
        </w:rPr>
        <w:t>o</w:t>
      </w:r>
    </w:p>
    <w:p w14:paraId="7DCF5D1E" w14:textId="4B2C45B6" w:rsidR="00293B5A" w:rsidRPr="00293B5A" w:rsidRDefault="00293B5A" w:rsidP="00293B5A">
      <w:pPr>
        <w:jc w:val="center"/>
        <w:rPr>
          <w:rFonts w:asciiTheme="minorHAnsi" w:hAnsiTheme="minorHAnsi" w:cstheme="minorHAnsi"/>
          <w:b/>
          <w:bCs/>
        </w:rPr>
      </w:pPr>
      <w:r w:rsidRPr="00293B5A">
        <w:rPr>
          <w:rFonts w:asciiTheme="minorHAnsi" w:hAnsiTheme="minorHAnsi" w:cstheme="minorHAnsi"/>
          <w:b/>
          <w:bCs/>
        </w:rPr>
        <w:t>»Nabava, vzdrževanje in nadgradnje elektronskega dokumentnega sistema z vključeno e-hrambo za Univerzo v Mariboru za obdobje štirih (4) let«</w:t>
      </w:r>
    </w:p>
    <w:p w14:paraId="5C3F40DB" w14:textId="17344448" w:rsidR="004D2639" w:rsidRDefault="00293B5A" w:rsidP="00293B5A">
      <w:pPr>
        <w:jc w:val="center"/>
        <w:rPr>
          <w:rFonts w:asciiTheme="minorHAnsi" w:hAnsiTheme="minorHAnsi" w:cstheme="minorHAnsi"/>
          <w:b/>
          <w:bCs/>
        </w:rPr>
      </w:pPr>
      <w:r w:rsidRPr="00293B5A">
        <w:rPr>
          <w:rFonts w:asciiTheme="minorHAnsi" w:hAnsiTheme="minorHAnsi" w:cstheme="minorHAnsi"/>
          <w:b/>
          <w:bCs/>
        </w:rPr>
        <w:t>(int. št. 302/3 – DOKS/2023)</w:t>
      </w:r>
    </w:p>
    <w:p w14:paraId="7EB3D878" w14:textId="77777777" w:rsidR="00B13E77" w:rsidRDefault="00B13E77" w:rsidP="00293B5A">
      <w:pPr>
        <w:jc w:val="center"/>
        <w:rPr>
          <w:rFonts w:asciiTheme="minorHAnsi" w:hAnsiTheme="minorHAnsi" w:cstheme="minorHAnsi"/>
          <w:b/>
          <w:bCs/>
        </w:rPr>
      </w:pPr>
    </w:p>
    <w:p w14:paraId="7544AE58" w14:textId="77777777" w:rsidR="00B13E77" w:rsidRPr="00B13E77" w:rsidRDefault="00B13E77" w:rsidP="00293B5A">
      <w:pPr>
        <w:jc w:val="center"/>
        <w:rPr>
          <w:rFonts w:asciiTheme="minorHAnsi" w:hAnsiTheme="minorHAnsi" w:cstheme="minorHAnsi"/>
          <w:szCs w:val="20"/>
        </w:rPr>
      </w:pPr>
    </w:p>
    <w:p w14:paraId="0FBEE534" w14:textId="515A46D7" w:rsidR="00B13E77" w:rsidRPr="00B13E77" w:rsidRDefault="00B13E77" w:rsidP="00B13E77">
      <w:pPr>
        <w:rPr>
          <w:rFonts w:asciiTheme="minorHAnsi" w:hAnsiTheme="minorHAnsi" w:cstheme="minorHAnsi"/>
          <w:szCs w:val="20"/>
        </w:rPr>
      </w:pPr>
      <w:r w:rsidRPr="00B13E77">
        <w:rPr>
          <w:rFonts w:asciiTheme="minorHAnsi" w:hAnsiTheme="minorHAnsi" w:cstheme="minorHAnsi"/>
          <w:szCs w:val="20"/>
        </w:rPr>
        <w:t xml:space="preserve">Pod kazensko in materialno odgovornostjo izjavljamo, da so navedeni podatki o referenčnih poslih resnični. </w:t>
      </w:r>
    </w:p>
    <w:p w14:paraId="296BC625" w14:textId="77777777" w:rsidR="00B13E77" w:rsidRPr="00B13E77" w:rsidRDefault="00B13E77" w:rsidP="00B13E77">
      <w:pPr>
        <w:pStyle w:val="Glava"/>
        <w:tabs>
          <w:tab w:val="left" w:pos="708"/>
        </w:tabs>
        <w:rPr>
          <w:rFonts w:asciiTheme="minorHAnsi" w:hAnsiTheme="minorHAnsi" w:cstheme="minorHAnsi"/>
          <w:szCs w:val="20"/>
        </w:rPr>
      </w:pPr>
    </w:p>
    <w:p w14:paraId="269D5382" w14:textId="77777777" w:rsidR="00B13E77" w:rsidRPr="00B13E77" w:rsidRDefault="00B13E77" w:rsidP="00B13E77">
      <w:pPr>
        <w:spacing w:after="200"/>
        <w:rPr>
          <w:rFonts w:asciiTheme="minorHAnsi" w:hAnsiTheme="minorHAnsi" w:cstheme="minorHAnsi"/>
          <w:szCs w:val="20"/>
        </w:rPr>
      </w:pPr>
      <w:r w:rsidRPr="00B13E77">
        <w:rPr>
          <w:rFonts w:asciiTheme="minorHAnsi" w:hAnsiTheme="minorHAnsi" w:cstheme="minorHAnsi"/>
          <w:szCs w:val="20"/>
        </w:rPr>
        <w:t>Podpisani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B13E77" w:rsidRPr="00B13E77" w14:paraId="0E8D0C9E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6270" w14:textId="5F028CA5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Naziv</w:t>
            </w:r>
            <w:r w:rsidR="00C87413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614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5A80EABD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A96" w14:textId="7DE77052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Naslov</w:t>
            </w:r>
            <w:r w:rsidR="00C87413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761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AE4708" w:rsidRPr="00B13E77" w14:paraId="366253B7" w14:textId="77777777" w:rsidTr="00AE4708">
        <w:trPr>
          <w:trHeight w:hRule="exact" w:val="49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9F76" w14:textId="4223E5CB" w:rsidR="00AE4708" w:rsidRPr="00B13E77" w:rsidRDefault="00AE4708" w:rsidP="00E772A7">
            <w:pPr>
              <w:rPr>
                <w:rFonts w:asciiTheme="minorHAnsi" w:hAnsiTheme="minorHAnsi" w:cstheme="minorHAnsi"/>
                <w:szCs w:val="20"/>
              </w:rPr>
            </w:pPr>
            <w:r w:rsidRPr="007F36BB">
              <w:rPr>
                <w:rFonts w:asciiTheme="minorHAnsi" w:hAnsiTheme="minorHAnsi" w:cstheme="minorHAnsi"/>
                <w:bCs/>
                <w:szCs w:val="20"/>
              </w:rPr>
              <w:t xml:space="preserve">Kontaktna oseba </w:t>
            </w:r>
            <w:r w:rsidR="00C87413">
              <w:rPr>
                <w:rFonts w:asciiTheme="minorHAnsi" w:hAnsiTheme="minorHAnsi" w:cstheme="minorHAnsi"/>
                <w:bCs/>
                <w:szCs w:val="20"/>
              </w:rPr>
              <w:t>(tel., e-m</w:t>
            </w:r>
            <w:r w:rsidR="00F164C3">
              <w:rPr>
                <w:rFonts w:asciiTheme="minorHAnsi" w:hAnsiTheme="minorHAnsi" w:cstheme="minorHAnsi"/>
                <w:bCs/>
                <w:szCs w:val="20"/>
              </w:rPr>
              <w:t>ail</w:t>
            </w:r>
            <w:r w:rsidR="00C87413">
              <w:rPr>
                <w:rFonts w:asciiTheme="minorHAnsi" w:hAnsiTheme="minorHAnsi" w:cstheme="minorHAnsi"/>
                <w:bCs/>
                <w:szCs w:val="20"/>
              </w:rPr>
              <w:t xml:space="preserve">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367D" w14:textId="77777777" w:rsidR="00AE4708" w:rsidRDefault="00AE4708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0D8B5C58" w14:textId="77777777" w:rsidR="00AE4708" w:rsidRPr="00B13E77" w:rsidRDefault="00AE4708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1EBA4115" w14:textId="77C5727C" w:rsidR="00B13E77" w:rsidRPr="00B13E77" w:rsidRDefault="00B13E77" w:rsidP="00B13E77">
      <w:pPr>
        <w:spacing w:after="200"/>
        <w:rPr>
          <w:rFonts w:asciiTheme="minorHAnsi" w:hAnsiTheme="minorHAnsi" w:cstheme="minorHAnsi"/>
          <w:szCs w:val="20"/>
        </w:rPr>
      </w:pPr>
    </w:p>
    <w:p w14:paraId="6A5F9619" w14:textId="6F5D962F" w:rsidR="00B13E77" w:rsidRPr="008872E0" w:rsidRDefault="00B13E77" w:rsidP="00B13E77">
      <w:pPr>
        <w:spacing w:after="200"/>
        <w:rPr>
          <w:rFonts w:asciiTheme="minorHAnsi" w:hAnsiTheme="minorHAnsi" w:cstheme="minorHAnsi"/>
          <w:szCs w:val="20"/>
        </w:rPr>
      </w:pPr>
      <w:r w:rsidRPr="008872E0">
        <w:rPr>
          <w:rFonts w:asciiTheme="minorHAnsi" w:hAnsiTheme="minorHAnsi" w:cstheme="minorHAnsi"/>
          <w:szCs w:val="20"/>
        </w:rPr>
        <w:t xml:space="preserve">potrjujem, da je nosilec reference – </w:t>
      </w:r>
      <w:r w:rsidRPr="008872E0">
        <w:rPr>
          <w:rFonts w:asciiTheme="minorHAnsi" w:hAnsiTheme="minorHAnsi" w:cstheme="minorHAnsi"/>
          <w:b/>
          <w:bCs/>
          <w:szCs w:val="20"/>
        </w:rPr>
        <w:t>kader</w:t>
      </w:r>
      <w:r w:rsidR="004052E5">
        <w:rPr>
          <w:rFonts w:asciiTheme="minorHAnsi" w:hAnsiTheme="minorHAnsi" w:cstheme="minorHAnsi"/>
          <w:b/>
          <w:bCs/>
          <w:szCs w:val="20"/>
        </w:rPr>
        <w:t>/usposobljeni strokovnjak</w:t>
      </w:r>
      <w:r w:rsidRPr="008872E0">
        <w:rPr>
          <w:rFonts w:asciiTheme="minorHAnsi" w:hAnsiTheme="minorHAnsi" w:cstheme="minorHAnsi"/>
          <w:szCs w:val="20"/>
        </w:rPr>
        <w:t xml:space="preserve">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B13E77" w:rsidRPr="00B13E77" w14:paraId="1ADA68B6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2441" w14:textId="22AF422A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Naziv</w:t>
            </w:r>
            <w:r w:rsidR="00C87413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662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4ABF02D6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D24D" w14:textId="22907985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Vloga</w:t>
            </w:r>
            <w:r w:rsidR="00C87413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B90D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7111F14" w14:textId="49302214" w:rsidR="00B13E77" w:rsidRPr="00B13E77" w:rsidRDefault="008872E0" w:rsidP="00B13E77">
      <w:pPr>
        <w:spacing w:after="20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/>
        <w:t>z</w:t>
      </w:r>
      <w:r w:rsidR="00B13E77" w:rsidRPr="00B13E77">
        <w:rPr>
          <w:rFonts w:asciiTheme="minorHAnsi" w:hAnsiTheme="minorHAnsi" w:cstheme="minorHAnsi"/>
          <w:szCs w:val="20"/>
        </w:rPr>
        <w:t xml:space="preserve">a </w:t>
      </w:r>
      <w:r w:rsidR="00CE137E">
        <w:rPr>
          <w:rFonts w:asciiTheme="minorHAnsi" w:hAnsiTheme="minorHAnsi" w:cstheme="minorHAnsi"/>
          <w:szCs w:val="20"/>
        </w:rPr>
        <w:t>nas</w:t>
      </w:r>
      <w:r w:rsidR="00182AC5" w:rsidRPr="00182AC5">
        <w:t xml:space="preserve"> </w:t>
      </w:r>
      <w:r w:rsidR="00182AC5" w:rsidRPr="00182AC5">
        <w:rPr>
          <w:rFonts w:asciiTheme="minorHAnsi" w:hAnsiTheme="minorHAnsi" w:cstheme="minorHAnsi"/>
          <w:szCs w:val="20"/>
        </w:rPr>
        <w:t>po pravilih stroke, pravočasno, kakovostno in v skladu s pogodbenimi določil</w:t>
      </w:r>
      <w:r w:rsidR="00182AC5">
        <w:rPr>
          <w:rFonts w:asciiTheme="minorHAnsi" w:hAnsiTheme="minorHAnsi" w:cstheme="minorHAnsi"/>
          <w:szCs w:val="20"/>
        </w:rPr>
        <w:t>i</w:t>
      </w:r>
      <w:r w:rsidR="00B13E77" w:rsidRPr="00B13E77">
        <w:rPr>
          <w:rFonts w:asciiTheme="minorHAnsi" w:hAnsiTheme="minorHAnsi" w:cstheme="minorHAnsi"/>
          <w:szCs w:val="20"/>
        </w:rPr>
        <w:t xml:space="preserve"> izvedel</w:t>
      </w:r>
      <w:r w:rsidR="00182AC5">
        <w:rPr>
          <w:rFonts w:asciiTheme="minorHAnsi" w:hAnsiTheme="minorHAnsi" w:cstheme="minorHAnsi"/>
          <w:szCs w:val="20"/>
        </w:rPr>
        <w:t xml:space="preserve">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B13E77" w:rsidRPr="00B13E77" w14:paraId="440098BA" w14:textId="77777777" w:rsidTr="00182AC5">
        <w:tc>
          <w:tcPr>
            <w:tcW w:w="4550" w:type="dxa"/>
          </w:tcPr>
          <w:p w14:paraId="46E216DC" w14:textId="56F8272F" w:rsidR="00B13E77" w:rsidRPr="00B13E77" w:rsidRDefault="00B13E77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13E7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Predmet referenčnega posla</w:t>
            </w:r>
            <w:r w:rsidR="00BD5C8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57658193" w14:textId="77777777" w:rsidR="008872E0" w:rsidRDefault="008872E0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A93D288" w14:textId="77777777" w:rsidR="005C2323" w:rsidRPr="00B13E77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13E77" w:rsidRPr="00B13E77" w14:paraId="2AF1638F" w14:textId="77777777" w:rsidTr="00182AC5">
        <w:tc>
          <w:tcPr>
            <w:tcW w:w="4550" w:type="dxa"/>
          </w:tcPr>
          <w:p w14:paraId="45182C12" w14:textId="7F8F4B63" w:rsidR="00B13E77" w:rsidRPr="00B13E77" w:rsidRDefault="00B13E77" w:rsidP="00E772A7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13E7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Opis referenčnega posla</w:t>
            </w:r>
            <w:r w:rsidR="00BD5C8A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4510" w:type="dxa"/>
          </w:tcPr>
          <w:p w14:paraId="75729B86" w14:textId="77777777" w:rsidR="008872E0" w:rsidRDefault="008872E0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B5F8801" w14:textId="77777777" w:rsidR="005C2323" w:rsidRPr="00B13E77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13E77" w:rsidRPr="00B13E77" w14:paraId="4CAD780B" w14:textId="77777777" w:rsidTr="00182AC5">
        <w:tc>
          <w:tcPr>
            <w:tcW w:w="4550" w:type="dxa"/>
          </w:tcPr>
          <w:p w14:paraId="09852C96" w14:textId="6FE46F54" w:rsidR="00B13E77" w:rsidRPr="00B13E77" w:rsidRDefault="00B23A4C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Trajanje referenčnega posla (od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–</w:t>
            </w: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do)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10" w:type="dxa"/>
          </w:tcPr>
          <w:p w14:paraId="77F07B85" w14:textId="77777777" w:rsidR="008872E0" w:rsidRDefault="008872E0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550C1C7B" w14:textId="77777777" w:rsidR="005C2323" w:rsidRPr="00B13E77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35E32446" w14:textId="77777777" w:rsidR="00B13E77" w:rsidRPr="00B13E77" w:rsidRDefault="00B13E77" w:rsidP="00B13E77">
      <w:pPr>
        <w:autoSpaceDE w:val="0"/>
        <w:autoSpaceDN w:val="0"/>
        <w:adjustRightInd w:val="0"/>
        <w:rPr>
          <w:rFonts w:asciiTheme="minorHAnsi" w:hAnsiTheme="minorHAnsi" w:cstheme="minorHAnsi"/>
          <w:szCs w:val="20"/>
        </w:rPr>
      </w:pPr>
    </w:p>
    <w:p w14:paraId="14E02927" w14:textId="24D56ABC" w:rsidR="00182AC5" w:rsidRPr="00182AC5" w:rsidRDefault="00182AC5" w:rsidP="00182AC5">
      <w:pPr>
        <w:rPr>
          <w:rFonts w:asciiTheme="minorHAnsi" w:hAnsiTheme="minorHAnsi" w:cstheme="minorHAnsi"/>
          <w:szCs w:val="20"/>
        </w:rPr>
      </w:pPr>
      <w:r w:rsidRPr="00182AC5">
        <w:rPr>
          <w:rFonts w:asciiTheme="minorHAnsi" w:hAnsiTheme="minorHAnsi" w:cstheme="minorHAnsi"/>
          <w:szCs w:val="20"/>
        </w:rPr>
        <w:t xml:space="preserve">ki </w:t>
      </w:r>
      <w:r>
        <w:rPr>
          <w:rFonts w:asciiTheme="minorHAnsi" w:hAnsiTheme="minorHAnsi" w:cstheme="minorHAnsi"/>
          <w:szCs w:val="20"/>
        </w:rPr>
        <w:t>smo ga</w:t>
      </w:r>
      <w:r w:rsidRPr="00182AC5">
        <w:rPr>
          <w:rFonts w:asciiTheme="minorHAnsi" w:hAnsiTheme="minorHAnsi" w:cstheme="minorHAnsi"/>
          <w:szCs w:val="20"/>
        </w:rPr>
        <w:t xml:space="preserve"> produkcijsko uporabljal</w:t>
      </w:r>
      <w:r>
        <w:rPr>
          <w:rFonts w:asciiTheme="minorHAnsi" w:hAnsiTheme="minorHAnsi" w:cstheme="minorHAnsi"/>
          <w:szCs w:val="20"/>
        </w:rPr>
        <w:t>i</w:t>
      </w:r>
      <w:r w:rsidRPr="00182AC5">
        <w:rPr>
          <w:rFonts w:asciiTheme="minorHAnsi" w:hAnsiTheme="minorHAnsi" w:cstheme="minorHAnsi"/>
          <w:szCs w:val="20"/>
        </w:rPr>
        <w:t xml:space="preserve"> ali ga še uporablja</w:t>
      </w:r>
      <w:r>
        <w:rPr>
          <w:rFonts w:asciiTheme="minorHAnsi" w:hAnsiTheme="minorHAnsi" w:cstheme="minorHAnsi"/>
          <w:szCs w:val="20"/>
        </w:rPr>
        <w:t>mo</w:t>
      </w:r>
      <w:r w:rsidRPr="00182AC5">
        <w:rPr>
          <w:rFonts w:asciiTheme="minorHAnsi" w:hAnsiTheme="minorHAnsi" w:cstheme="minorHAnsi"/>
          <w:szCs w:val="20"/>
        </w:rPr>
        <w:t xml:space="preserve"> vsaj eno (1) leto</w:t>
      </w:r>
      <w:r w:rsidR="00E861FF">
        <w:rPr>
          <w:rFonts w:asciiTheme="minorHAnsi" w:hAnsiTheme="minorHAnsi" w:cstheme="minorHAnsi"/>
          <w:szCs w:val="20"/>
        </w:rPr>
        <w:t xml:space="preserve"> in smo bili z njim zadovoljni</w:t>
      </w:r>
      <w:r w:rsidRPr="00182AC5">
        <w:rPr>
          <w:rFonts w:asciiTheme="minorHAnsi" w:hAnsiTheme="minorHAnsi" w:cstheme="minorHAnsi"/>
          <w:szCs w:val="20"/>
        </w:rPr>
        <w:t>.</w:t>
      </w:r>
    </w:p>
    <w:p w14:paraId="4C393AA9" w14:textId="77777777" w:rsidR="00B13E77" w:rsidRDefault="00B13E77" w:rsidP="00B13E77">
      <w:pPr>
        <w:rPr>
          <w:rFonts w:asciiTheme="minorHAnsi" w:hAnsiTheme="minorHAnsi" w:cstheme="minorHAnsi"/>
          <w:szCs w:val="20"/>
        </w:rPr>
      </w:pPr>
    </w:p>
    <w:p w14:paraId="72558340" w14:textId="77777777" w:rsidR="00A143F0" w:rsidRDefault="00A143F0" w:rsidP="00B13E77">
      <w:pPr>
        <w:rPr>
          <w:rFonts w:asciiTheme="minorHAnsi" w:hAnsiTheme="minorHAnsi" w:cstheme="minorHAnsi"/>
          <w:szCs w:val="20"/>
        </w:rPr>
      </w:pPr>
    </w:p>
    <w:p w14:paraId="17E13B42" w14:textId="77777777" w:rsidR="00337BDE" w:rsidRPr="00B13E77" w:rsidRDefault="00337BDE" w:rsidP="00B13E77">
      <w:pPr>
        <w:rPr>
          <w:rFonts w:asciiTheme="minorHAnsi" w:hAnsiTheme="minorHAnsi" w:cstheme="minorHAnsi"/>
          <w:szCs w:val="20"/>
        </w:rPr>
      </w:pPr>
    </w:p>
    <w:p w14:paraId="4A8C412E" w14:textId="77777777" w:rsidR="00B13E77" w:rsidRPr="00B13E77" w:rsidRDefault="00B13E77" w:rsidP="00B13E77">
      <w:pPr>
        <w:pStyle w:val="Glava"/>
        <w:tabs>
          <w:tab w:val="left" w:pos="708"/>
        </w:tabs>
        <w:rPr>
          <w:rFonts w:asciiTheme="minorHAnsi" w:hAnsiTheme="minorHAnsi" w:cstheme="minorHAnsi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B13E77" w:rsidRPr="00B13E77" w14:paraId="0E3350F6" w14:textId="77777777" w:rsidTr="00E772A7">
        <w:trPr>
          <w:trHeight w:val="2092"/>
        </w:trPr>
        <w:tc>
          <w:tcPr>
            <w:tcW w:w="3077" w:type="dxa"/>
            <w:hideMark/>
          </w:tcPr>
          <w:p w14:paraId="01AD6F1C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 xml:space="preserve">Kraj: </w:t>
            </w:r>
            <w:r w:rsidRPr="00B13E77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3E77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B13E77">
              <w:rPr>
                <w:rFonts w:asciiTheme="minorHAnsi" w:hAnsiTheme="minorHAnsi" w:cstheme="minorHAnsi"/>
                <w:szCs w:val="20"/>
              </w:rPr>
            </w:r>
            <w:r w:rsidRPr="00B13E77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58C4023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 xml:space="preserve">Datum: </w:t>
            </w:r>
            <w:r w:rsidRPr="00B13E77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13E77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B13E77">
              <w:rPr>
                <w:rFonts w:asciiTheme="minorHAnsi" w:hAnsiTheme="minorHAnsi" w:cstheme="minorHAnsi"/>
                <w:szCs w:val="20"/>
              </w:rPr>
            </w:r>
            <w:r w:rsidRPr="00B13E77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Pr="00B13E77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20857D0C" w14:textId="77777777" w:rsidR="00B13E77" w:rsidRPr="00B13E77" w:rsidRDefault="00B13E77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3077" w:type="dxa"/>
          </w:tcPr>
          <w:p w14:paraId="3C1B095B" w14:textId="0EB04243" w:rsidR="00B13E77" w:rsidRPr="00B13E77" w:rsidRDefault="008B15D2" w:rsidP="00E772A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Odgovorna oseba</w:t>
            </w:r>
            <w:r w:rsidR="00E2083D">
              <w:rPr>
                <w:rFonts w:asciiTheme="minorHAnsi" w:hAnsiTheme="minorHAnsi" w:cstheme="minorHAnsi"/>
                <w:szCs w:val="20"/>
              </w:rPr>
              <w:t xml:space="preserve"> pri referenčnem naročniku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t xml:space="preserve">: 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B13E77" w:rsidRPr="00B13E77">
              <w:rPr>
                <w:rFonts w:asciiTheme="minorHAnsi" w:hAnsiTheme="minorHAnsi" w:cstheme="minorHAnsi"/>
                <w:szCs w:val="20"/>
              </w:rPr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t> </w:t>
            </w:r>
            <w:r w:rsidR="00B13E77" w:rsidRPr="00B13E77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442B349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3DE4DF72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105CEFDC" w14:textId="77777777" w:rsidR="00B13E77" w:rsidRPr="00B13E77" w:rsidRDefault="00B13E77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Podpis</w:t>
            </w:r>
          </w:p>
          <w:p w14:paraId="586A7D6C" w14:textId="77777777" w:rsidR="00B13E77" w:rsidRPr="00B13E77" w:rsidRDefault="00B13E77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085A8269" w14:textId="77777777" w:rsidR="00B13E77" w:rsidRPr="00B13E77" w:rsidRDefault="00B13E77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1349B862" w14:textId="77777777" w:rsidR="00B13E77" w:rsidRPr="00B13E77" w:rsidRDefault="00B13E77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028161F6" w14:textId="77777777" w:rsidR="00B13E77" w:rsidRDefault="00B13E77" w:rsidP="00A143F0">
      <w:pPr>
        <w:rPr>
          <w:rFonts w:asciiTheme="minorHAnsi" w:hAnsiTheme="minorHAnsi" w:cstheme="minorHAnsi"/>
          <w:b/>
          <w:bCs/>
        </w:rPr>
      </w:pPr>
    </w:p>
    <w:p w14:paraId="312B5B61" w14:textId="77777777" w:rsidR="00B13E77" w:rsidRDefault="00B13E77" w:rsidP="00293B5A">
      <w:pPr>
        <w:jc w:val="center"/>
        <w:rPr>
          <w:rFonts w:asciiTheme="minorHAnsi" w:hAnsiTheme="minorHAnsi" w:cstheme="minorHAnsi"/>
          <w:b/>
          <w:bCs/>
        </w:rPr>
      </w:pPr>
    </w:p>
    <w:p w14:paraId="05674C88" w14:textId="77777777" w:rsidR="00B13E77" w:rsidRDefault="00B13E77" w:rsidP="00293B5A">
      <w:pPr>
        <w:jc w:val="center"/>
        <w:rPr>
          <w:rFonts w:asciiTheme="minorHAnsi" w:hAnsiTheme="minorHAnsi" w:cstheme="minorHAnsi"/>
          <w:b/>
          <w:bCs/>
        </w:rPr>
      </w:pPr>
    </w:p>
    <w:p w14:paraId="12117A6B" w14:textId="77777777" w:rsidR="00B13E77" w:rsidRDefault="00B13E77" w:rsidP="00293B5A">
      <w:pPr>
        <w:jc w:val="center"/>
        <w:rPr>
          <w:rFonts w:asciiTheme="minorHAnsi" w:hAnsiTheme="minorHAnsi" w:cstheme="minorHAnsi"/>
          <w:b/>
          <w:bCs/>
        </w:rPr>
      </w:pPr>
    </w:p>
    <w:p w14:paraId="23B3EA22" w14:textId="62744B3E" w:rsidR="002206CA" w:rsidRPr="00337BDE" w:rsidRDefault="002206CA" w:rsidP="00337BDE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sectPr w:rsidR="002206CA" w:rsidRPr="00337BDE" w:rsidSect="004234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2DEEA" w14:textId="77777777" w:rsidR="00D66829" w:rsidRDefault="00D66829" w:rsidP="00107834">
      <w:pPr>
        <w:spacing w:line="240" w:lineRule="auto"/>
      </w:pPr>
      <w:r>
        <w:separator/>
      </w:r>
    </w:p>
  </w:endnote>
  <w:endnote w:type="continuationSeparator" w:id="0">
    <w:p w14:paraId="214EB1C6" w14:textId="77777777" w:rsidR="00D66829" w:rsidRDefault="00D6682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2FD30FF5" w:rsidR="00314E5D" w:rsidRPr="00C97D5D" w:rsidRDefault="005F191A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5F191A">
      <w:rPr>
        <w:rFonts w:asciiTheme="minorHAnsi" w:hAnsiTheme="minorHAnsi" w:cstheme="minorHAnsi"/>
        <w:sz w:val="16"/>
        <w:szCs w:val="16"/>
      </w:rPr>
      <w:t>302/3 – DOKS/2023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66D6A" w14:textId="77777777" w:rsidR="00D66829" w:rsidRDefault="00D66829" w:rsidP="00107834">
      <w:pPr>
        <w:spacing w:line="240" w:lineRule="auto"/>
      </w:pPr>
      <w:r>
        <w:separator/>
      </w:r>
    </w:p>
  </w:footnote>
  <w:footnote w:type="continuationSeparator" w:id="0">
    <w:p w14:paraId="27797D0D" w14:textId="77777777" w:rsidR="00D66829" w:rsidRDefault="00D6682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6D9F5E81" w:rsidR="0042347B" w:rsidRDefault="0042347B" w:rsidP="0075642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535"/>
      </w:tabs>
      <w:rPr>
        <w:rFonts w:asciiTheme="minorHAnsi" w:hAnsiTheme="minorHAnsi" w:cstheme="minorHAnsi"/>
        <w:sz w:val="18"/>
        <w:szCs w:val="18"/>
      </w:rPr>
    </w:pPr>
    <w:r w:rsidRPr="00EF6F53">
      <w:rPr>
        <w:rFonts w:asciiTheme="minorHAnsi" w:hAnsiTheme="minorHAnsi" w:cstheme="minorHAnsi"/>
        <w:sz w:val="18"/>
        <w:szCs w:val="18"/>
      </w:rPr>
      <w:t>Obrazec št. 1</w:t>
    </w:r>
    <w:r w:rsidR="00E7006C">
      <w:rPr>
        <w:rFonts w:asciiTheme="minorHAnsi" w:hAnsiTheme="minorHAnsi" w:cstheme="minorHAnsi"/>
        <w:sz w:val="18"/>
        <w:szCs w:val="18"/>
      </w:rPr>
      <w:t>4</w:t>
    </w:r>
    <w:r w:rsidRPr="00EF6F53">
      <w:rPr>
        <w:rFonts w:asciiTheme="minorHAnsi" w:hAnsiTheme="minorHAnsi" w:cstheme="minorHAnsi"/>
        <w:sz w:val="18"/>
        <w:szCs w:val="18"/>
      </w:rPr>
      <w:t xml:space="preserve"> »</w:t>
    </w:r>
    <w:r w:rsidR="003B4DCA" w:rsidRPr="00EF6F53">
      <w:rPr>
        <w:rFonts w:asciiTheme="minorHAnsi" w:hAnsiTheme="minorHAnsi" w:cstheme="minorHAnsi"/>
        <w:sz w:val="18"/>
        <w:szCs w:val="18"/>
      </w:rPr>
      <w:t>Referenčno potrdilo</w:t>
    </w:r>
    <w:r w:rsidR="008D162C" w:rsidRPr="00EF6F53">
      <w:rPr>
        <w:rFonts w:asciiTheme="minorHAnsi" w:hAnsiTheme="minorHAnsi" w:cstheme="minorHAnsi"/>
        <w:sz w:val="18"/>
        <w:szCs w:val="18"/>
      </w:rPr>
      <w:t xml:space="preserve"> </w:t>
    </w:r>
    <w:r w:rsidR="00C132A0">
      <w:rPr>
        <w:rFonts w:asciiTheme="minorHAnsi" w:hAnsiTheme="minorHAnsi" w:cstheme="minorHAnsi"/>
        <w:sz w:val="18"/>
        <w:szCs w:val="18"/>
      </w:rPr>
      <w:t>usposobljenih strokovnjakov</w:t>
    </w:r>
    <w:r w:rsidRPr="00EF6F53">
      <w:rPr>
        <w:rFonts w:asciiTheme="minorHAnsi" w:hAnsiTheme="minorHAnsi" w:cstheme="minorHAnsi"/>
        <w:sz w:val="18"/>
        <w:szCs w:val="18"/>
      </w:rPr>
      <w:t>«</w:t>
    </w:r>
    <w:r w:rsidR="00756421">
      <w:rPr>
        <w:rFonts w:asciiTheme="minorHAnsi" w:hAnsiTheme="minorHAnsi" w:cstheme="minorHAnsi"/>
        <w:sz w:val="18"/>
        <w:szCs w:val="18"/>
      </w:rPr>
      <w:tab/>
    </w:r>
  </w:p>
  <w:p w14:paraId="45E5889F" w14:textId="77777777" w:rsidR="00756421" w:rsidRDefault="00756421" w:rsidP="0075642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535"/>
      </w:tabs>
      <w:rPr>
        <w:rFonts w:asciiTheme="minorHAnsi" w:hAnsiTheme="minorHAnsi" w:cstheme="minorHAnsi"/>
        <w:sz w:val="18"/>
        <w:szCs w:val="18"/>
      </w:rPr>
    </w:pPr>
  </w:p>
  <w:p w14:paraId="37882955" w14:textId="18D4AAE8" w:rsidR="00756421" w:rsidRDefault="00756421" w:rsidP="0075642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535"/>
      </w:tabs>
      <w:rPr>
        <w:rFonts w:asciiTheme="minorHAnsi" w:hAnsiTheme="minorHAnsi" w:cstheme="minorHAnsi"/>
      </w:rPr>
    </w:pPr>
    <w:r w:rsidRPr="00AD0DED">
      <w:rPr>
        <w:noProof/>
      </w:rPr>
      <w:drawing>
        <wp:inline distT="0" distB="0" distL="0" distR="0" wp14:anchorId="31AD46DF" wp14:editId="5F84A284">
          <wp:extent cx="5343896" cy="417142"/>
          <wp:effectExtent l="0" t="0" r="0" b="254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8514" cy="42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4594F2" w14:textId="77777777" w:rsidR="00756421" w:rsidRPr="00052174" w:rsidRDefault="00756421" w:rsidP="0075642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535"/>
      </w:tabs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D020A"/>
    <w:multiLevelType w:val="hybridMultilevel"/>
    <w:tmpl w:val="E5A466F6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3108255">
    <w:abstractNumId w:val="31"/>
  </w:num>
  <w:num w:numId="2" w16cid:durableId="77143472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897082558">
    <w:abstractNumId w:val="29"/>
  </w:num>
  <w:num w:numId="4" w16cid:durableId="1638148639">
    <w:abstractNumId w:val="13"/>
  </w:num>
  <w:num w:numId="5" w16cid:durableId="89398277">
    <w:abstractNumId w:val="17"/>
  </w:num>
  <w:num w:numId="6" w16cid:durableId="291640829">
    <w:abstractNumId w:val="8"/>
  </w:num>
  <w:num w:numId="7" w16cid:durableId="1662075647">
    <w:abstractNumId w:val="5"/>
  </w:num>
  <w:num w:numId="8" w16cid:durableId="674265465">
    <w:abstractNumId w:val="0"/>
  </w:num>
  <w:num w:numId="9" w16cid:durableId="2094815925">
    <w:abstractNumId w:val="2"/>
  </w:num>
  <w:num w:numId="10" w16cid:durableId="1461151530">
    <w:abstractNumId w:val="32"/>
  </w:num>
  <w:num w:numId="11" w16cid:durableId="1025983703">
    <w:abstractNumId w:val="36"/>
  </w:num>
  <w:num w:numId="12" w16cid:durableId="1068773155">
    <w:abstractNumId w:val="23"/>
  </w:num>
  <w:num w:numId="13" w16cid:durableId="1259874089">
    <w:abstractNumId w:val="28"/>
  </w:num>
  <w:num w:numId="14" w16cid:durableId="1610234729">
    <w:abstractNumId w:val="14"/>
  </w:num>
  <w:num w:numId="15" w16cid:durableId="1604917316">
    <w:abstractNumId w:val="4"/>
  </w:num>
  <w:num w:numId="16" w16cid:durableId="291907033">
    <w:abstractNumId w:val="10"/>
  </w:num>
  <w:num w:numId="17" w16cid:durableId="1147012240">
    <w:abstractNumId w:val="35"/>
  </w:num>
  <w:num w:numId="18" w16cid:durableId="588929740">
    <w:abstractNumId w:val="38"/>
  </w:num>
  <w:num w:numId="19" w16cid:durableId="1580866693">
    <w:abstractNumId w:val="33"/>
  </w:num>
  <w:num w:numId="20" w16cid:durableId="16586376">
    <w:abstractNumId w:val="12"/>
  </w:num>
  <w:num w:numId="21" w16cid:durableId="1327853915">
    <w:abstractNumId w:val="3"/>
  </w:num>
  <w:num w:numId="22" w16cid:durableId="40978339">
    <w:abstractNumId w:val="24"/>
  </w:num>
  <w:num w:numId="23" w16cid:durableId="1636638880">
    <w:abstractNumId w:val="1"/>
  </w:num>
  <w:num w:numId="24" w16cid:durableId="1210603943">
    <w:abstractNumId w:val="25"/>
  </w:num>
  <w:num w:numId="25" w16cid:durableId="1175924737">
    <w:abstractNumId w:val="37"/>
  </w:num>
  <w:num w:numId="26" w16cid:durableId="1216041163">
    <w:abstractNumId w:val="30"/>
  </w:num>
  <w:num w:numId="27" w16cid:durableId="5450654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4889125">
    <w:abstractNumId w:val="33"/>
  </w:num>
  <w:num w:numId="29" w16cid:durableId="1989629958">
    <w:abstractNumId w:val="8"/>
  </w:num>
  <w:num w:numId="30" w16cid:durableId="458302338">
    <w:abstractNumId w:val="18"/>
  </w:num>
  <w:num w:numId="31" w16cid:durableId="807674656">
    <w:abstractNumId w:val="22"/>
  </w:num>
  <w:num w:numId="32" w16cid:durableId="92407505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61193607">
    <w:abstractNumId w:val="9"/>
  </w:num>
  <w:num w:numId="34" w16cid:durableId="919169583">
    <w:abstractNumId w:val="27"/>
  </w:num>
  <w:num w:numId="35" w16cid:durableId="99688354">
    <w:abstractNumId w:val="21"/>
  </w:num>
  <w:num w:numId="36" w16cid:durableId="1275478256">
    <w:abstractNumId w:val="15"/>
  </w:num>
  <w:num w:numId="37" w16cid:durableId="557321240">
    <w:abstractNumId w:val="11"/>
  </w:num>
  <w:num w:numId="38" w16cid:durableId="1432241238">
    <w:abstractNumId w:val="7"/>
  </w:num>
  <w:num w:numId="39" w16cid:durableId="281499729">
    <w:abstractNumId w:val="34"/>
  </w:num>
  <w:num w:numId="40" w16cid:durableId="1945569709">
    <w:abstractNumId w:val="16"/>
  </w:num>
  <w:num w:numId="41" w16cid:durableId="411244419">
    <w:abstractNumId w:val="20"/>
  </w:num>
  <w:num w:numId="42" w16cid:durableId="1913081978">
    <w:abstractNumId w:val="6"/>
  </w:num>
  <w:num w:numId="43" w16cid:durableId="656542945">
    <w:abstractNumId w:val="26"/>
  </w:num>
  <w:num w:numId="44" w16cid:durableId="151306167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A3B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766"/>
    <w:rsid w:val="00077BD5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AC5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1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C77B7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13A94"/>
    <w:rsid w:val="00217C4A"/>
    <w:rsid w:val="00217E26"/>
    <w:rsid w:val="002206CA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61DF2"/>
    <w:rsid w:val="0026289B"/>
    <w:rsid w:val="002639F8"/>
    <w:rsid w:val="00263F7A"/>
    <w:rsid w:val="0026616C"/>
    <w:rsid w:val="002664DA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588"/>
    <w:rsid w:val="00286E5A"/>
    <w:rsid w:val="00286E83"/>
    <w:rsid w:val="0028719D"/>
    <w:rsid w:val="00287589"/>
    <w:rsid w:val="002903E9"/>
    <w:rsid w:val="00292D53"/>
    <w:rsid w:val="00293B5A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E26"/>
    <w:rsid w:val="002E1FC3"/>
    <w:rsid w:val="002E22CD"/>
    <w:rsid w:val="002E383E"/>
    <w:rsid w:val="002E4ECA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7A4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37BDE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6D04"/>
    <w:rsid w:val="003A76E9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21B"/>
    <w:rsid w:val="003D4F71"/>
    <w:rsid w:val="003D588D"/>
    <w:rsid w:val="003D6F8D"/>
    <w:rsid w:val="003E0C42"/>
    <w:rsid w:val="003E0C70"/>
    <w:rsid w:val="003E10BC"/>
    <w:rsid w:val="003E2C47"/>
    <w:rsid w:val="003E54B0"/>
    <w:rsid w:val="003F03D3"/>
    <w:rsid w:val="003F20FF"/>
    <w:rsid w:val="003F41A4"/>
    <w:rsid w:val="003F4FDA"/>
    <w:rsid w:val="003F7D4F"/>
    <w:rsid w:val="00400A3C"/>
    <w:rsid w:val="004052E5"/>
    <w:rsid w:val="004109B2"/>
    <w:rsid w:val="00410ACE"/>
    <w:rsid w:val="004117FD"/>
    <w:rsid w:val="00412283"/>
    <w:rsid w:val="004127DA"/>
    <w:rsid w:val="00413E50"/>
    <w:rsid w:val="0041527C"/>
    <w:rsid w:val="004229B9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3A25"/>
    <w:rsid w:val="0051495C"/>
    <w:rsid w:val="005150E9"/>
    <w:rsid w:val="005178B0"/>
    <w:rsid w:val="005220C1"/>
    <w:rsid w:val="00522547"/>
    <w:rsid w:val="0052361B"/>
    <w:rsid w:val="0053094B"/>
    <w:rsid w:val="005312FE"/>
    <w:rsid w:val="0053178D"/>
    <w:rsid w:val="00531EEA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323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191A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1CBB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370BA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6421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8F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72E0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5D2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4102"/>
    <w:rsid w:val="008D49DE"/>
    <w:rsid w:val="008D5414"/>
    <w:rsid w:val="008D59B9"/>
    <w:rsid w:val="008D770F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3242"/>
    <w:rsid w:val="00954F0B"/>
    <w:rsid w:val="009559B9"/>
    <w:rsid w:val="009560D2"/>
    <w:rsid w:val="0095640C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9D3"/>
    <w:rsid w:val="00981FEC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055B"/>
    <w:rsid w:val="009F1761"/>
    <w:rsid w:val="009F1778"/>
    <w:rsid w:val="009F3F4A"/>
    <w:rsid w:val="009F5AC1"/>
    <w:rsid w:val="009F7DAC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43F0"/>
    <w:rsid w:val="00A1637C"/>
    <w:rsid w:val="00A166E7"/>
    <w:rsid w:val="00A16BEE"/>
    <w:rsid w:val="00A16C5C"/>
    <w:rsid w:val="00A21809"/>
    <w:rsid w:val="00A219B7"/>
    <w:rsid w:val="00A26645"/>
    <w:rsid w:val="00A266AC"/>
    <w:rsid w:val="00A2680B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5613A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82E"/>
    <w:rsid w:val="00AE168B"/>
    <w:rsid w:val="00AE23FD"/>
    <w:rsid w:val="00AE27B8"/>
    <w:rsid w:val="00AE2F42"/>
    <w:rsid w:val="00AE4708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3E77"/>
    <w:rsid w:val="00B17722"/>
    <w:rsid w:val="00B21E2B"/>
    <w:rsid w:val="00B22C17"/>
    <w:rsid w:val="00B22D9B"/>
    <w:rsid w:val="00B23A4C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DDC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0E2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D40"/>
    <w:rsid w:val="00B84E76"/>
    <w:rsid w:val="00B84EF4"/>
    <w:rsid w:val="00B86190"/>
    <w:rsid w:val="00B8708B"/>
    <w:rsid w:val="00B871BB"/>
    <w:rsid w:val="00B87867"/>
    <w:rsid w:val="00B87B52"/>
    <w:rsid w:val="00B90974"/>
    <w:rsid w:val="00B92373"/>
    <w:rsid w:val="00B931C0"/>
    <w:rsid w:val="00B937A1"/>
    <w:rsid w:val="00B9430F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8A"/>
    <w:rsid w:val="00BD5CFB"/>
    <w:rsid w:val="00BD7462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32A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413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D0"/>
    <w:rsid w:val="00CD3D12"/>
    <w:rsid w:val="00CD55B9"/>
    <w:rsid w:val="00CD7529"/>
    <w:rsid w:val="00CE137E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0B9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829"/>
    <w:rsid w:val="00D66E7F"/>
    <w:rsid w:val="00D67741"/>
    <w:rsid w:val="00D71E75"/>
    <w:rsid w:val="00D73F93"/>
    <w:rsid w:val="00D77AFD"/>
    <w:rsid w:val="00D8030A"/>
    <w:rsid w:val="00D80556"/>
    <w:rsid w:val="00D80623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083D"/>
    <w:rsid w:val="00E21F99"/>
    <w:rsid w:val="00E24171"/>
    <w:rsid w:val="00E24B9E"/>
    <w:rsid w:val="00E27348"/>
    <w:rsid w:val="00E27AF2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5BE"/>
    <w:rsid w:val="00E528BB"/>
    <w:rsid w:val="00E52A0D"/>
    <w:rsid w:val="00E544F3"/>
    <w:rsid w:val="00E54F64"/>
    <w:rsid w:val="00E56616"/>
    <w:rsid w:val="00E56B44"/>
    <w:rsid w:val="00E57DB9"/>
    <w:rsid w:val="00E6001F"/>
    <w:rsid w:val="00E60EA0"/>
    <w:rsid w:val="00E624BA"/>
    <w:rsid w:val="00E640B3"/>
    <w:rsid w:val="00E649B1"/>
    <w:rsid w:val="00E66097"/>
    <w:rsid w:val="00E67AA1"/>
    <w:rsid w:val="00E7006C"/>
    <w:rsid w:val="00E70214"/>
    <w:rsid w:val="00E712C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861FF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64C3"/>
    <w:rsid w:val="00F170B4"/>
    <w:rsid w:val="00F20E25"/>
    <w:rsid w:val="00F21C69"/>
    <w:rsid w:val="00F22F88"/>
    <w:rsid w:val="00F237BE"/>
    <w:rsid w:val="00F24370"/>
    <w:rsid w:val="00F24F21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9C3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1568"/>
    <w:rsid w:val="00FB3154"/>
    <w:rsid w:val="00FB3D77"/>
    <w:rsid w:val="00FB3E84"/>
    <w:rsid w:val="00FB4205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2">
    <w:name w:val="Body Text 2"/>
    <w:basedOn w:val="Navaden"/>
    <w:link w:val="Telobesedila2Znak"/>
    <w:rsid w:val="00B13E77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13E77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F919F4-D443-448B-B9D2-AAE9E0A18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A860-20A6-46AA-9AB1-4626E60F74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D3B5D2-8768-4666-9E34-8AC83E5BD0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93084F-CB8C-406B-A782-C4828D0CF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987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Valentina Gjerkeš</cp:lastModifiedBy>
  <cp:revision>37</cp:revision>
  <cp:lastPrinted>2019-10-23T06:37:00Z</cp:lastPrinted>
  <dcterms:created xsi:type="dcterms:W3CDTF">2023-10-05T12:19:00Z</dcterms:created>
  <dcterms:modified xsi:type="dcterms:W3CDTF">2023-10-24T12:53:00Z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